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0AAB" w14:textId="77777777" w:rsidR="001C0C8E" w:rsidRDefault="001C0C8E" w:rsidP="001C0C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CHEESEMAN, senior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fl.1489)</w:t>
      </w:r>
    </w:p>
    <w:p w14:paraId="0CB9E677" w14:textId="77777777" w:rsidR="001C0C8E" w:rsidRDefault="001C0C8E" w:rsidP="001C0C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52CB1A60" w14:textId="77777777" w:rsidR="001C0C8E" w:rsidRDefault="001C0C8E" w:rsidP="001C0C8E">
      <w:pPr>
        <w:pStyle w:val="NoSpacing"/>
        <w:jc w:val="both"/>
        <w:rPr>
          <w:rFonts w:cs="Times New Roman"/>
          <w:szCs w:val="24"/>
        </w:rPr>
      </w:pPr>
    </w:p>
    <w:p w14:paraId="54BFC916" w14:textId="77777777" w:rsidR="001C0C8E" w:rsidRDefault="001C0C8E" w:rsidP="001C0C8E">
      <w:pPr>
        <w:pStyle w:val="NoSpacing"/>
        <w:jc w:val="both"/>
        <w:rPr>
          <w:rFonts w:cs="Times New Roman"/>
          <w:szCs w:val="24"/>
        </w:rPr>
      </w:pPr>
    </w:p>
    <w:p w14:paraId="5C9246A1" w14:textId="77777777" w:rsidR="001C0C8E" w:rsidRDefault="001C0C8E" w:rsidP="001C0C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30 Apr.1489</w:t>
      </w:r>
      <w:r>
        <w:rPr>
          <w:rFonts w:cs="Times New Roman"/>
          <w:szCs w:val="24"/>
        </w:rPr>
        <w:tab/>
        <w:t>He made his Will.</w:t>
      </w:r>
    </w:p>
    <w:p w14:paraId="72AC6F11" w14:textId="77777777" w:rsidR="001C0C8E" w:rsidRDefault="001C0C8E" w:rsidP="001C0C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5C2DE48C" w14:textId="77777777" w:rsidR="001C0C8E" w:rsidRDefault="001C0C8E" w:rsidP="001C0C8E">
      <w:pPr>
        <w:pStyle w:val="NoSpacing"/>
        <w:jc w:val="both"/>
        <w:rPr>
          <w:rFonts w:cs="Times New Roman"/>
          <w:szCs w:val="24"/>
        </w:rPr>
      </w:pPr>
    </w:p>
    <w:p w14:paraId="67A5B4FC" w14:textId="77777777" w:rsidR="001C0C8E" w:rsidRDefault="001C0C8E" w:rsidP="001C0C8E">
      <w:pPr>
        <w:pStyle w:val="NoSpacing"/>
        <w:jc w:val="both"/>
        <w:rPr>
          <w:rFonts w:cs="Times New Roman"/>
          <w:szCs w:val="24"/>
        </w:rPr>
      </w:pPr>
    </w:p>
    <w:p w14:paraId="5B1D177D" w14:textId="77777777" w:rsidR="001C0C8E" w:rsidRDefault="001C0C8E" w:rsidP="001C0C8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12 August 2022</w:t>
      </w:r>
    </w:p>
    <w:p w14:paraId="1A1BD78E" w14:textId="77777777" w:rsidR="00BA00AB" w:rsidRPr="001C0C8E" w:rsidRDefault="00BA00AB" w:rsidP="001C0C8E"/>
    <w:sectPr w:rsidR="00BA00AB" w:rsidRPr="001C0C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DC74A" w14:textId="77777777" w:rsidR="001C0C8E" w:rsidRDefault="001C0C8E" w:rsidP="009139A6">
      <w:r>
        <w:separator/>
      </w:r>
    </w:p>
  </w:endnote>
  <w:endnote w:type="continuationSeparator" w:id="0">
    <w:p w14:paraId="6557AC2B" w14:textId="77777777" w:rsidR="001C0C8E" w:rsidRDefault="001C0C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ECE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B5D9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55D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923A0" w14:textId="77777777" w:rsidR="001C0C8E" w:rsidRDefault="001C0C8E" w:rsidP="009139A6">
      <w:r>
        <w:separator/>
      </w:r>
    </w:p>
  </w:footnote>
  <w:footnote w:type="continuationSeparator" w:id="0">
    <w:p w14:paraId="4A198DA5" w14:textId="77777777" w:rsidR="001C0C8E" w:rsidRDefault="001C0C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23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18F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9E5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C8E"/>
    <w:rsid w:val="000666E0"/>
    <w:rsid w:val="001C0C8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08AC7"/>
  <w15:chartTrackingRefBased/>
  <w15:docId w15:val="{70E8F0C4-0130-4536-80E8-4BB74D11F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0C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2022-11-26T22:37:00Z</dcterms:created>
  <dcterms:modified xsi:type="dcterms:W3CDTF">2022-11-26T22:38:00Z</dcterms:modified>
</cp:coreProperties>
</file>